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E82E3" w14:textId="2CEED76B" w:rsidR="00261283" w:rsidRPr="008642EC" w:rsidRDefault="00261283" w:rsidP="00261283">
      <w:pPr>
        <w:pStyle w:val="BasicParagraph"/>
        <w:suppressAutoHyphens/>
        <w:spacing w:line="240" w:lineRule="auto"/>
        <w:rPr>
          <w:rFonts w:ascii="Times New Roman" w:hAnsi="Times New Roman" w:cs="Times New Roman"/>
          <w:bCs/>
          <w:color w:val="000000" w:themeColor="text1"/>
          <w:szCs w:val="21"/>
        </w:rPr>
      </w:pPr>
      <w:r>
        <w:rPr>
          <w:rFonts w:ascii="Times New Roman" w:hAnsi="Times New Roman" w:cs="Times New Roman"/>
          <w:b/>
          <w:bCs/>
          <w:color w:val="000000" w:themeColor="text1"/>
          <w:szCs w:val="21"/>
        </w:rPr>
        <w:t>D</w:t>
      </w:r>
      <w:r w:rsidRPr="008642EC">
        <w:rPr>
          <w:rFonts w:ascii="Times New Roman" w:hAnsi="Times New Roman" w:cs="Times New Roman"/>
          <w:b/>
          <w:bCs/>
          <w:color w:val="000000" w:themeColor="text1"/>
          <w:szCs w:val="21"/>
        </w:rPr>
        <w:t>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B004136" w14:textId="77777777" w:rsidR="00261283" w:rsidRPr="00992C7B" w:rsidRDefault="00261283" w:rsidP="00261283">
      <w:pPr>
        <w:pStyle w:val="BasicParagraph"/>
        <w:suppressAutoHyphens/>
        <w:spacing w:line="240" w:lineRule="auto"/>
        <w:rPr>
          <w:rFonts w:ascii="Times New Roman" w:hAnsi="Times New Roman" w:cs="Times New Roman"/>
          <w:b/>
          <w:bCs/>
          <w:color w:val="000000" w:themeColor="text1"/>
          <w:sz w:val="12"/>
          <w:szCs w:val="12"/>
        </w:rPr>
      </w:pPr>
    </w:p>
    <w:p w14:paraId="03D2B37A" w14:textId="77777777" w:rsidR="00261283" w:rsidRPr="00582653" w:rsidRDefault="00261283" w:rsidP="0026128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3BF05D" w14:textId="77777777" w:rsidR="00261283" w:rsidRDefault="00261283" w:rsidP="00261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780FD99" w14:textId="77777777" w:rsidR="00261283" w:rsidRDefault="00261283" w:rsidP="0026128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A8D99F2" w14:textId="77777777" w:rsidR="00261283" w:rsidRPr="00582653" w:rsidRDefault="00261283" w:rsidP="0026128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7D07B62" wp14:editId="741A49B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5797B4" w14:textId="1F5A5BAC" w:rsidR="00261283" w:rsidRDefault="00261283" w:rsidP="0026128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Operational plan</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C63B679" w14:textId="77777777" w:rsidR="00261283" w:rsidRDefault="00261283" w:rsidP="0026128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85C10E2" w14:textId="77777777" w:rsidR="00261283" w:rsidRPr="00582653" w:rsidRDefault="00261283" w:rsidP="0026128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F00682B" w14:textId="77777777" w:rsidR="00261283" w:rsidRPr="00582653" w:rsidRDefault="00261283" w:rsidP="0026128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DA9310E" w14:textId="77777777" w:rsidR="00261283" w:rsidRPr="008642EC" w:rsidRDefault="00261283" w:rsidP="00261283">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ECBD49B" w14:textId="77777777" w:rsidR="00261283" w:rsidRPr="008642EC" w:rsidRDefault="00261283" w:rsidP="00261283">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CA81526" w14:textId="77777777" w:rsidR="00261283" w:rsidRPr="00582653" w:rsidRDefault="00261283" w:rsidP="0026128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74040A6" w14:textId="77777777" w:rsidR="00261283" w:rsidRPr="008642EC" w:rsidRDefault="00261283" w:rsidP="0026128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6FD0516" w14:textId="77777777" w:rsidR="00261283" w:rsidRPr="008642EC" w:rsidRDefault="00261283" w:rsidP="0026128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3B8DC3B" w14:textId="77777777" w:rsidR="00261283" w:rsidRPr="00992C7B" w:rsidRDefault="00261283" w:rsidP="00261283">
      <w:pPr>
        <w:pStyle w:val="BasicParagraph"/>
        <w:suppressAutoHyphens/>
        <w:spacing w:line="240" w:lineRule="auto"/>
        <w:ind w:left="1440"/>
        <w:rPr>
          <w:rFonts w:ascii="Times New Roman" w:hAnsi="Times New Roman" w:cs="Times New Roman"/>
          <w:color w:val="000000" w:themeColor="text1"/>
          <w:sz w:val="12"/>
          <w:szCs w:val="12"/>
        </w:rPr>
      </w:pPr>
    </w:p>
    <w:p w14:paraId="75E5A8F5" w14:textId="77777777" w:rsidR="00261283" w:rsidRPr="00582653" w:rsidRDefault="00261283" w:rsidP="0026128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68FC3EE" w14:textId="77777777" w:rsidR="00261283" w:rsidRDefault="00261283" w:rsidP="00261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45C3DED" w14:textId="77777777" w:rsidR="00261283" w:rsidRPr="00992C7B" w:rsidRDefault="00261283" w:rsidP="00261283">
      <w:pPr>
        <w:pStyle w:val="BasicParagraph"/>
        <w:suppressAutoHyphens/>
        <w:spacing w:line="240" w:lineRule="auto"/>
        <w:ind w:left="1440"/>
        <w:rPr>
          <w:rFonts w:ascii="Times New Roman" w:hAnsi="Times New Roman" w:cs="Times New Roman"/>
          <w:color w:val="000000" w:themeColor="text1"/>
          <w:sz w:val="12"/>
          <w:szCs w:val="12"/>
        </w:rPr>
      </w:pPr>
    </w:p>
    <w:p w14:paraId="71C09D56" w14:textId="77777777" w:rsidR="00261283" w:rsidRDefault="00261283" w:rsidP="00261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560F032" w14:textId="77777777" w:rsidR="00261283" w:rsidRPr="00B87FFB" w:rsidRDefault="00261283" w:rsidP="00261283">
      <w:pPr>
        <w:pStyle w:val="BasicParagraph"/>
        <w:suppressAutoHyphens/>
        <w:spacing w:line="240" w:lineRule="auto"/>
        <w:ind w:left="1440"/>
        <w:rPr>
          <w:rFonts w:ascii="Times New Roman" w:hAnsi="Times New Roman" w:cs="Times New Roman"/>
          <w:color w:val="000000" w:themeColor="text1"/>
          <w:sz w:val="10"/>
          <w:szCs w:val="10"/>
        </w:rPr>
      </w:pPr>
    </w:p>
    <w:p w14:paraId="72EB5CB1" w14:textId="77777777" w:rsidR="00261283" w:rsidRDefault="00261283" w:rsidP="00261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A4FEAC9" w14:textId="77777777" w:rsidR="00261283" w:rsidRPr="000B1EEC" w:rsidRDefault="00261283" w:rsidP="00261283">
      <w:pPr>
        <w:pStyle w:val="BasicParagraph"/>
        <w:suppressAutoHyphens/>
        <w:spacing w:line="240" w:lineRule="auto"/>
        <w:rPr>
          <w:rFonts w:ascii="Times New Roman" w:hAnsi="Times New Roman" w:cs="Times New Roman"/>
          <w:color w:val="000000" w:themeColor="text1"/>
          <w:sz w:val="10"/>
          <w:szCs w:val="10"/>
        </w:rPr>
      </w:pPr>
    </w:p>
    <w:p w14:paraId="498D966C" w14:textId="687B9399" w:rsidR="00261283" w:rsidRPr="00201E7E" w:rsidRDefault="00261283" w:rsidP="0026128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2AE695AF" w14:textId="77777777" w:rsidR="00261283" w:rsidRDefault="00261283">
      <w:pPr>
        <w:spacing w:before="0" w:after="160" w:line="259" w:lineRule="auto"/>
        <w:rPr>
          <w:rFonts w:ascii="Calibri" w:eastAsiaTheme="majorEastAsia" w:hAnsi="Calibri" w:cstheme="majorBidi"/>
          <w:b/>
          <w:color w:val="0031A7" w:themeColor="text2"/>
          <w:sz w:val="32"/>
          <w:szCs w:val="32"/>
        </w:rPr>
      </w:pPr>
      <w:r>
        <w:br w:type="page"/>
      </w:r>
    </w:p>
    <w:p w14:paraId="6A454352" w14:textId="48E59735"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1"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2" w:name="_Hlk97640610"/>
            <w:bookmarkEnd w:id="1"/>
            <w:r w:rsidRPr="002175B4">
              <w:t>Ensuring our people are skilled and equipped to deliver quality service</w:t>
            </w:r>
            <w:bookmarkEnd w:id="2"/>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3"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3"/>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4"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4"/>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5" w:name="_Hlk97640773"/>
            <w:r w:rsidRPr="002175B4">
              <w:t xml:space="preserve">Incorporating technology and innovation to simplify work practices and enhance worker experiences </w:t>
            </w:r>
          </w:p>
          <w:bookmarkEnd w:id="5"/>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261283">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1283"/>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26128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6128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877B2CD6-B18A-409D-B717-E75EF61F7E62}"/>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D0B1F62D-6A27-44FC-9519-8E4E6A59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2023-07-04T01:11:00Z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